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7B0" w:rsidRPr="008978B2" w:rsidRDefault="00B517B0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B517B0" w:rsidRPr="008978B2" w:rsidRDefault="00B517B0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>30.03.2017</w:t>
      </w:r>
    </w:p>
    <w:p w:rsidR="00B517B0" w:rsidRPr="008978B2" w:rsidRDefault="00B517B0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B517B0" w:rsidRPr="008978B2" w:rsidRDefault="00B517B0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B517B0" w:rsidRPr="008978B2" w:rsidRDefault="00B517B0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B517B0" w:rsidRPr="008978B2" w:rsidRDefault="00B517B0" w:rsidP="00B71D53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B517B0" w:rsidRDefault="00B517B0" w:rsidP="008978B2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B517B0" w:rsidRPr="008978B2" w:rsidRDefault="00B517B0" w:rsidP="00E109C3">
      <w:pPr>
        <w:pStyle w:val="NoSpacing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Ç</w:t>
      </w:r>
      <w:r w:rsidRPr="00A513E1">
        <w:rPr>
          <w:rFonts w:ascii="Comic Sans MS" w:hAnsi="Comic Sans MS" w:cs="Calibri"/>
          <w:sz w:val="20"/>
          <w:szCs w:val="20"/>
        </w:rPr>
        <w:t>ocuklara</w:t>
      </w:r>
      <w:r>
        <w:rPr>
          <w:rFonts w:ascii="Comic Sans MS" w:hAnsi="Comic Sans MS" w:cs="Calibri"/>
          <w:sz w:val="20"/>
          <w:szCs w:val="20"/>
        </w:rPr>
        <w:t xml:space="preserve"> n</w:t>
      </w:r>
      <w:r w:rsidRPr="00A2029B">
        <w:rPr>
          <w:rFonts w:ascii="Comic Sans MS" w:hAnsi="Comic Sans MS"/>
          <w:sz w:val="20"/>
          <w:szCs w:val="20"/>
        </w:rPr>
        <w:t>asıl o</w:t>
      </w:r>
      <w:r w:rsidRPr="008978B2">
        <w:rPr>
          <w:rFonts w:ascii="Comic Sans MS" w:hAnsi="Comic Sans MS"/>
          <w:sz w:val="20"/>
          <w:szCs w:val="20"/>
        </w:rPr>
        <w:t xml:space="preserve">ldukları </w:t>
      </w:r>
      <w:r>
        <w:rPr>
          <w:rFonts w:ascii="Comic Sans MS" w:hAnsi="Comic Sans MS"/>
          <w:sz w:val="20"/>
          <w:szCs w:val="20"/>
        </w:rPr>
        <w:t>sorularak kısaca sohbet edilir. Ç</w:t>
      </w:r>
      <w:r w:rsidRPr="008978B2">
        <w:rPr>
          <w:rFonts w:ascii="Comic Sans MS" w:hAnsi="Comic Sans MS"/>
          <w:sz w:val="20"/>
          <w:szCs w:val="20"/>
        </w:rPr>
        <w:t>ocuklara hangi öğrenme merkezine geçecekleri sorulup kararsız olanlara rehberlik edilir. Öğrenme merkezini seçen çocuk ilgisi doğrultusunda etkinliğini sürdürür.</w:t>
      </w:r>
    </w:p>
    <w:p w:rsidR="00B517B0" w:rsidRPr="008978B2" w:rsidRDefault="00B517B0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B517B0" w:rsidRPr="008978B2" w:rsidRDefault="00B517B0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B517B0" w:rsidRPr="008978B2" w:rsidRDefault="00B517B0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B517B0" w:rsidRPr="008978B2" w:rsidRDefault="00B517B0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B517B0" w:rsidRPr="008978B2" w:rsidRDefault="00B517B0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B517B0" w:rsidRPr="008978B2" w:rsidRDefault="00B517B0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B517B0" w:rsidRPr="008978B2" w:rsidRDefault="00B517B0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 GÖLGELER</w:t>
      </w:r>
      <w:r w:rsidRPr="008978B2">
        <w:rPr>
          <w:rFonts w:ascii="Comic Sans MS" w:hAnsi="Comic Sans MS"/>
          <w:sz w:val="20"/>
          <w:szCs w:val="20"/>
        </w:rPr>
        <w:t xml:space="preserve">” isimli </w:t>
      </w:r>
      <w:r>
        <w:rPr>
          <w:rFonts w:ascii="Comic Sans MS" w:hAnsi="Comic Sans MS"/>
          <w:sz w:val="20"/>
          <w:szCs w:val="20"/>
        </w:rPr>
        <w:t xml:space="preserve">Fen-sanat </w:t>
      </w:r>
      <w:r w:rsidRPr="008978B2">
        <w:rPr>
          <w:rFonts w:ascii="Comic Sans MS" w:hAnsi="Comic Sans MS"/>
          <w:sz w:val="20"/>
          <w:szCs w:val="20"/>
        </w:rPr>
        <w:t>etkinliği</w:t>
      </w:r>
    </w:p>
    <w:p w:rsidR="00B517B0" w:rsidRPr="008978B2" w:rsidRDefault="00B517B0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B517B0" w:rsidRPr="008978B2" w:rsidRDefault="00B517B0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B517B0" w:rsidRPr="008978B2" w:rsidRDefault="00B517B0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B517B0" w:rsidRPr="008978B2" w:rsidRDefault="00B517B0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B517B0" w:rsidRPr="008978B2" w:rsidRDefault="00B517B0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B517B0" w:rsidRPr="008978B2" w:rsidRDefault="00B517B0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B517B0" w:rsidRPr="008978B2" w:rsidRDefault="00B517B0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B517B0" w:rsidRDefault="00B517B0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B517B0" w:rsidRDefault="00B517B0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B517B0" w:rsidRDefault="00B517B0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B517B0" w:rsidRPr="008978B2" w:rsidRDefault="00B517B0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B517B0" w:rsidRDefault="00B517B0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B517B0" w:rsidRDefault="00B517B0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B517B0" w:rsidRPr="009322A4" w:rsidRDefault="00B517B0" w:rsidP="009322A4"/>
    <w:p w:rsidR="00B517B0" w:rsidRPr="00791CB9" w:rsidRDefault="00B517B0" w:rsidP="00791CB9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791CB9">
        <w:rPr>
          <w:rFonts w:ascii="Comic Sans MS" w:hAnsi="Comic Sans MS"/>
          <w:b/>
          <w:sz w:val="20"/>
          <w:szCs w:val="20"/>
        </w:rPr>
        <w:t>ETKİNLİK PLANI</w:t>
      </w:r>
    </w:p>
    <w:p w:rsidR="00B517B0" w:rsidRPr="00791CB9" w:rsidRDefault="00B517B0" w:rsidP="00791CB9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791CB9">
        <w:rPr>
          <w:rFonts w:ascii="Comic Sans MS" w:hAnsi="Comic Sans MS"/>
          <w:b/>
          <w:sz w:val="20"/>
          <w:szCs w:val="20"/>
        </w:rPr>
        <w:t>GÖLGELER</w:t>
      </w:r>
    </w:p>
    <w:p w:rsidR="00B517B0" w:rsidRPr="00791CB9" w:rsidRDefault="00B517B0" w:rsidP="00791CB9">
      <w:pPr>
        <w:pStyle w:val="NoSpacing"/>
        <w:rPr>
          <w:rFonts w:ascii="Comic Sans MS" w:hAnsi="Comic Sans MS"/>
          <w:sz w:val="20"/>
          <w:szCs w:val="20"/>
        </w:rPr>
      </w:pPr>
      <w:r w:rsidRPr="00791CB9">
        <w:rPr>
          <w:rFonts w:ascii="Comic Sans MS" w:hAnsi="Comic Sans MS"/>
          <w:sz w:val="20"/>
          <w:szCs w:val="20"/>
        </w:rPr>
        <w:t>Etkinlik Çeşidi</w:t>
      </w:r>
      <w:r>
        <w:rPr>
          <w:rFonts w:ascii="Comic Sans MS" w:hAnsi="Comic Sans MS"/>
          <w:sz w:val="20"/>
          <w:szCs w:val="20"/>
        </w:rPr>
        <w:t xml:space="preserve">  </w:t>
      </w:r>
      <w:r w:rsidRPr="00791CB9">
        <w:rPr>
          <w:rFonts w:ascii="Comic Sans MS" w:hAnsi="Comic Sans MS"/>
          <w:sz w:val="20"/>
          <w:szCs w:val="20"/>
        </w:rPr>
        <w:t xml:space="preserve">: </w:t>
      </w:r>
      <w:r>
        <w:rPr>
          <w:rFonts w:ascii="Comic Sans MS" w:hAnsi="Comic Sans MS"/>
          <w:sz w:val="20"/>
          <w:szCs w:val="20"/>
        </w:rPr>
        <w:t xml:space="preserve"> Fen-</w:t>
      </w:r>
      <w:r w:rsidRPr="00791CB9">
        <w:rPr>
          <w:rFonts w:ascii="Comic Sans MS" w:hAnsi="Comic Sans MS"/>
          <w:sz w:val="20"/>
          <w:szCs w:val="20"/>
        </w:rPr>
        <w:t>Sanat (Küçük Grup Etkinliği)</w:t>
      </w:r>
    </w:p>
    <w:p w:rsidR="00B517B0" w:rsidRPr="00791CB9" w:rsidRDefault="00B517B0" w:rsidP="00791CB9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Yaş Grubu (ay)  :  48-66</w:t>
      </w:r>
    </w:p>
    <w:p w:rsidR="00B517B0" w:rsidRPr="00BB3A48" w:rsidRDefault="00B517B0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360.4pt;margin-top:3.75pt;width:377pt;height:247.0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">
            <v:textbox>
              <w:txbxContent>
                <w:p w:rsidR="00B517B0" w:rsidRDefault="00B517B0" w:rsidP="00A54085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12C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B517B0" w:rsidRPr="00791CB9" w:rsidRDefault="00B517B0" w:rsidP="00791CB9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91CB9">
                    <w:rPr>
                      <w:rFonts w:ascii="Comic Sans MS" w:hAnsi="Comic Sans MS"/>
                      <w:sz w:val="20"/>
                      <w:szCs w:val="20"/>
                    </w:rPr>
                    <w:t>Sınıfın duvarına kraft kâğıdı yapıştırılır.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 w:rsidRPr="00791CB9">
                    <w:rPr>
                      <w:rFonts w:ascii="Comic Sans MS" w:hAnsi="Comic Sans MS"/>
                      <w:sz w:val="20"/>
                      <w:szCs w:val="20"/>
                    </w:rPr>
                    <w:t>Kâğıdın karşısına fener ya da spot gibi bir ışık kaynağı konulur.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791CB9">
                    <w:rPr>
                      <w:rFonts w:ascii="Comic Sans MS" w:hAnsi="Comic Sans MS"/>
                      <w:sz w:val="20"/>
                      <w:szCs w:val="20"/>
                    </w:rPr>
                    <w:t xml:space="preserve">Çocuklardan biri kâğıt ile ışık kaynağı arasında bir yerde sandalyeye oturur. Çocuğun kâğıda çıkan gölgesi başka bir çocuk tarafından çizilir. Birkaç gönüllü çocukla bu çalışma tekrarlanır.  </w:t>
                  </w:r>
                </w:p>
                <w:p w:rsidR="00B517B0" w:rsidRPr="00791CB9" w:rsidRDefault="00B517B0" w:rsidP="00791CB9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91CB9">
                    <w:rPr>
                      <w:rFonts w:ascii="Comic Sans MS" w:hAnsi="Comic Sans MS"/>
                      <w:sz w:val="20"/>
                      <w:szCs w:val="20"/>
                    </w:rPr>
                    <w:t>Çocukların gölgeleri çizildikleri yerlerden kesilir. Gölgesi çizilen çocukların adları, saç ve göz renkleri, boyunun uzunluğu gibi konularda konuşulur.</w:t>
                  </w:r>
                </w:p>
                <w:p w:rsidR="00B517B0" w:rsidRPr="00791CB9" w:rsidRDefault="00B517B0" w:rsidP="00791CB9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91CB9">
                    <w:rPr>
                      <w:rFonts w:ascii="Comic Sans MS" w:hAnsi="Comic Sans MS"/>
                      <w:sz w:val="20"/>
                      <w:szCs w:val="20"/>
                    </w:rPr>
                    <w:t xml:space="preserve">Masalara çocukların gölgelerinin olduğu kâğıtlar, çocukların evlerinden getirdikleri dergi, gazete ve kartpostallardan kesilmiş resim ya da fotoğraflar konur.   </w:t>
                  </w:r>
                </w:p>
                <w:p w:rsidR="00B517B0" w:rsidRPr="00791CB9" w:rsidRDefault="00B517B0" w:rsidP="00791CB9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91CB9">
                    <w:rPr>
                      <w:rFonts w:ascii="Comic Sans MS" w:hAnsi="Comic Sans MS"/>
                      <w:sz w:val="20"/>
                      <w:szCs w:val="20"/>
                    </w:rPr>
                    <w:t>Çocuklar, adını ve özelliklerini belirledikleri çocuğu gölge şeklinde olan kağıt üzerine kolaj çalışması yaparak oluştururlar.  Çocuklar yaptıkları çocuk ile aralarındaki benzer ve farklı olan özelliklerini söylerler.</w:t>
                  </w:r>
                </w:p>
                <w:p w:rsidR="00B517B0" w:rsidRDefault="00B517B0" w:rsidP="00791CB9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" o:spid="_x0000_s1027" type="#_x0000_t202" style="position:absolute;margin-left:-6.45pt;margin-top:4.5pt;width:344.05pt;height:185.6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">
            <v:textbox>
              <w:txbxContent>
                <w:p w:rsidR="00B517B0" w:rsidRPr="00217028" w:rsidRDefault="00B517B0" w:rsidP="00791CB9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21702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B517B0" w:rsidRPr="00791CB9" w:rsidRDefault="00B517B0" w:rsidP="00791CB9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1702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SOSYAL VE DUY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GUSAL GELİŞİM</w:t>
                  </w:r>
                </w:p>
                <w:p w:rsidR="00B517B0" w:rsidRPr="00791CB9" w:rsidRDefault="00B517B0" w:rsidP="00791CB9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91CB9">
                    <w:rPr>
                      <w:rFonts w:ascii="Comic Sans MS" w:hAnsi="Comic Sans MS"/>
                      <w:sz w:val="20"/>
                      <w:szCs w:val="20"/>
                    </w:rPr>
                    <w:t>Kazanım 1. Kendisine ait özellikleri tanıtır.</w:t>
                  </w:r>
                </w:p>
                <w:p w:rsidR="00B517B0" w:rsidRPr="00791CB9" w:rsidRDefault="00B517B0" w:rsidP="00791CB9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91CB9">
                    <w:rPr>
                      <w:rFonts w:ascii="Comic Sans MS" w:hAnsi="Comic Sans MS"/>
                      <w:sz w:val="20"/>
                      <w:szCs w:val="20"/>
                    </w:rPr>
                    <w:t>Göstergeleri: Fiziksel özelliklerini söyler.)</w:t>
                  </w:r>
                </w:p>
                <w:p w:rsidR="00B517B0" w:rsidRPr="00791CB9" w:rsidRDefault="00B517B0" w:rsidP="00791CB9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91CB9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8. Farklılıklara saygı gösterir. </w:t>
                  </w:r>
                </w:p>
                <w:p w:rsidR="00B517B0" w:rsidRPr="00791CB9" w:rsidRDefault="00B517B0" w:rsidP="00791CB9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91CB9">
                    <w:rPr>
                      <w:rFonts w:ascii="Comic Sans MS" w:hAnsi="Comic Sans MS"/>
                      <w:sz w:val="20"/>
                      <w:szCs w:val="20"/>
                    </w:rPr>
                    <w:t>Göstergeleri: Kendisinin fark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lı özellikleri olduğunu söyler.</w:t>
                  </w:r>
                </w:p>
                <w:p w:rsidR="00B517B0" w:rsidRPr="00791CB9" w:rsidRDefault="00B517B0" w:rsidP="00791CB9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PSİKO</w:t>
                  </w:r>
                  <w:bookmarkStart w:id="0" w:name="_GoBack"/>
                  <w:bookmarkEnd w:id="0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MOTOR GELİŞİM</w:t>
                  </w:r>
                </w:p>
                <w:p w:rsidR="00B517B0" w:rsidRPr="00791CB9" w:rsidRDefault="00B517B0" w:rsidP="00791CB9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91CB9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4. Küçük kas kullanımı gerektiren hareketleri yapar. </w:t>
                  </w:r>
                </w:p>
                <w:p w:rsidR="00B517B0" w:rsidRPr="00791CB9" w:rsidRDefault="00B517B0" w:rsidP="00791CB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Göstergeleri: </w:t>
                  </w:r>
                  <w:r w:rsidRPr="00791CB9">
                    <w:rPr>
                      <w:rFonts w:ascii="Comic Sans MS" w:hAnsi="Comic Sans MS"/>
                      <w:sz w:val="20"/>
                      <w:szCs w:val="20"/>
                    </w:rPr>
                    <w:t>Malzemeleri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keser. Malzemeleri yapıştırır.</w:t>
                  </w:r>
                </w:p>
                <w:p w:rsidR="00B517B0" w:rsidRPr="007F25BF" w:rsidRDefault="00B517B0" w:rsidP="00A155B2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B517B0" w:rsidRPr="00BB3A48" w:rsidRDefault="00B517B0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B517B0" w:rsidRDefault="00B517B0">
      <w:r>
        <w:rPr>
          <w:noProof/>
        </w:rPr>
        <w:pict>
          <v:shape id="Text Box 9" o:spid="_x0000_s1028" type="#_x0000_t202" style="position:absolute;margin-left:360.4pt;margin-top:250pt;width:373.2pt;height:89.3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">
            <v:textbox>
              <w:txbxContent>
                <w:p w:rsidR="00B517B0" w:rsidRDefault="00B517B0" w:rsidP="006B082C">
                  <w:pPr>
                    <w:pStyle w:val="NoSpacing"/>
                  </w:pPr>
                  <w:r w:rsidRPr="006B08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 w:rsidRPr="00791CB9">
                    <w:t xml:space="preserve"> </w:t>
                  </w:r>
                  <w:r>
                    <w:t xml:space="preserve">: </w:t>
                  </w:r>
                </w:p>
                <w:p w:rsidR="00B517B0" w:rsidRPr="006B082C" w:rsidRDefault="00B517B0" w:rsidP="006B082C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B082C">
                    <w:rPr>
                      <w:rFonts w:ascii="Comic Sans MS" w:hAnsi="Comic Sans MS"/>
                      <w:sz w:val="20"/>
                      <w:szCs w:val="20"/>
                    </w:rPr>
                    <w:t>Sınıfta engeli olan öğrenciler varsa, engelleri göz önünde bulundurularak etkinlikler düzenlenmelidir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" o:spid="_x0000_s1029" type="#_x0000_t202" style="position:absolute;margin-left:-1.9pt;margin-top:256.05pt;width:339.5pt;height:83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">
            <v:textbox>
              <w:txbxContent>
                <w:p w:rsidR="00B517B0" w:rsidRDefault="00B517B0" w:rsidP="00E94914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</w:p>
                <w:p w:rsidR="00B517B0" w:rsidRPr="00217028" w:rsidRDefault="00B517B0" w:rsidP="00E94914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217028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Kraft kağıdı el feneri yapıştırıcı dergiler</w:t>
                  </w:r>
                </w:p>
                <w:p w:rsidR="00B517B0" w:rsidRDefault="00B517B0" w:rsidP="00E94914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SÖZCÜKLER</w:t>
                  </w:r>
                </w:p>
                <w:p w:rsidR="00B517B0" w:rsidRPr="00217028" w:rsidRDefault="00B517B0" w:rsidP="00E94914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217028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Gölge ışık</w:t>
                  </w:r>
                </w:p>
                <w:p w:rsidR="00B517B0" w:rsidRDefault="00B517B0" w:rsidP="00E94914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</w:p>
                <w:p w:rsidR="00B517B0" w:rsidRPr="000D4824" w:rsidRDefault="00B517B0" w:rsidP="000D4824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</w:p>
                <w:p w:rsidR="00B517B0" w:rsidRPr="00436F22" w:rsidRDefault="00B517B0" w:rsidP="00890E8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7" o:spid="_x0000_s1030" type="#_x0000_t202" style="position:absolute;margin-left:-5.65pt;margin-top:178pt;width:343.3pt;height:64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">
            <v:textbox>
              <w:txbxContent>
                <w:p w:rsidR="00B517B0" w:rsidRDefault="00B517B0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</w:t>
                  </w:r>
                  <w:r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</w:txbxContent>
            </v:textbox>
          </v:shape>
        </w:pict>
      </w:r>
      <w:r w:rsidRPr="00BB3A48">
        <w:rPr>
          <w:rFonts w:ascii="Comic Sans MS" w:hAnsi="Comic Sans MS"/>
          <w:sz w:val="18"/>
          <w:szCs w:val="18"/>
        </w:rPr>
        <w:br w:type="page"/>
      </w:r>
    </w:p>
    <w:p w:rsidR="00B517B0" w:rsidRDefault="00B517B0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</w:t>
      </w:r>
      <w:r w:rsidRPr="00890E89">
        <w:rPr>
          <w:rFonts w:ascii="Comic Sans MS" w:hAnsi="Comic Sans MS"/>
          <w:b/>
          <w:sz w:val="20"/>
          <w:szCs w:val="20"/>
        </w:rPr>
        <w:t xml:space="preserve">EĞERLENDİRME </w:t>
      </w:r>
    </w:p>
    <w:p w:rsidR="00B517B0" w:rsidRPr="00791CB9" w:rsidRDefault="00B517B0" w:rsidP="00791CB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791CB9">
        <w:rPr>
          <w:rFonts w:ascii="Comic Sans MS" w:hAnsi="Comic Sans MS"/>
          <w:sz w:val="20"/>
          <w:szCs w:val="20"/>
        </w:rPr>
        <w:t xml:space="preserve">Bu etkinlikte kâğıt, fotoğraf ve resimleri kullanarak neler yaptınız? </w:t>
      </w:r>
    </w:p>
    <w:p w:rsidR="00B517B0" w:rsidRPr="00791CB9" w:rsidRDefault="00B517B0" w:rsidP="00791CB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791CB9">
        <w:rPr>
          <w:rFonts w:ascii="Comic Sans MS" w:hAnsi="Comic Sans MS"/>
          <w:sz w:val="20"/>
          <w:szCs w:val="20"/>
        </w:rPr>
        <w:t>Yaptığınız çocuğa ad vermek ve bu çocuğun özelliklerini söylemek hoşunuza gitti mi?</w:t>
      </w:r>
    </w:p>
    <w:p w:rsidR="00B517B0" w:rsidRPr="00791CB9" w:rsidRDefault="00B517B0" w:rsidP="00791CB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791CB9">
        <w:rPr>
          <w:rFonts w:ascii="Comic Sans MS" w:hAnsi="Comic Sans MS"/>
          <w:sz w:val="20"/>
          <w:szCs w:val="20"/>
        </w:rPr>
        <w:t>Sizin göz ya da saç renginiz, boyunuz diğer arkadaşlarınızla aynı mı?</w:t>
      </w:r>
    </w:p>
    <w:p w:rsidR="00B517B0" w:rsidRPr="00791CB9" w:rsidRDefault="00B517B0" w:rsidP="00791CB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791CB9">
        <w:rPr>
          <w:rFonts w:ascii="Comic Sans MS" w:hAnsi="Comic Sans MS"/>
          <w:sz w:val="20"/>
          <w:szCs w:val="20"/>
        </w:rPr>
        <w:t>Anneniz, babanız kardeşiniz ile benzer ve farklı olan özellikleriniz neler?</w:t>
      </w:r>
    </w:p>
    <w:p w:rsidR="00B517B0" w:rsidRPr="00A513E1" w:rsidRDefault="00B517B0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sectPr w:rsidR="00B517B0" w:rsidRPr="00A513E1" w:rsidSect="00497BC7">
      <w:footerReference w:type="default" r:id="rId7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17B0" w:rsidRDefault="00B517B0" w:rsidP="00806A98">
      <w:pPr>
        <w:spacing w:after="0" w:line="240" w:lineRule="auto"/>
      </w:pPr>
      <w:r>
        <w:separator/>
      </w:r>
    </w:p>
  </w:endnote>
  <w:endnote w:type="continuationSeparator" w:id="0">
    <w:p w:rsidR="00B517B0" w:rsidRDefault="00B517B0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7B0" w:rsidRDefault="00B517B0">
    <w:pPr>
      <w:pStyle w:val="Footer"/>
    </w:pPr>
  </w:p>
  <w:p w:rsidR="00B517B0" w:rsidRDefault="00B517B0">
    <w:pPr>
      <w:pStyle w:val="Footer"/>
    </w:pPr>
  </w:p>
  <w:p w:rsidR="00B517B0" w:rsidRDefault="00B517B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17B0" w:rsidRDefault="00B517B0" w:rsidP="00806A98">
      <w:pPr>
        <w:spacing w:after="0" w:line="240" w:lineRule="auto"/>
      </w:pPr>
      <w:r>
        <w:separator/>
      </w:r>
    </w:p>
  </w:footnote>
  <w:footnote w:type="continuationSeparator" w:id="0">
    <w:p w:rsidR="00B517B0" w:rsidRDefault="00B517B0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24246"/>
    <w:rsid w:val="000306BF"/>
    <w:rsid w:val="000614C2"/>
    <w:rsid w:val="000867DE"/>
    <w:rsid w:val="000B60FA"/>
    <w:rsid w:val="000D10F6"/>
    <w:rsid w:val="000D4824"/>
    <w:rsid w:val="000D74E2"/>
    <w:rsid w:val="000F3B1A"/>
    <w:rsid w:val="00111DDF"/>
    <w:rsid w:val="00113F35"/>
    <w:rsid w:val="00132143"/>
    <w:rsid w:val="00150544"/>
    <w:rsid w:val="0015787C"/>
    <w:rsid w:val="00165788"/>
    <w:rsid w:val="001768DA"/>
    <w:rsid w:val="0018560E"/>
    <w:rsid w:val="001A45E0"/>
    <w:rsid w:val="001B4E66"/>
    <w:rsid w:val="001D0122"/>
    <w:rsid w:val="001F341C"/>
    <w:rsid w:val="001F4B0C"/>
    <w:rsid w:val="00206907"/>
    <w:rsid w:val="002134AD"/>
    <w:rsid w:val="00216154"/>
    <w:rsid w:val="00216C84"/>
    <w:rsid w:val="00217028"/>
    <w:rsid w:val="002201E3"/>
    <w:rsid w:val="00241D3D"/>
    <w:rsid w:val="002A1BCC"/>
    <w:rsid w:val="002B5687"/>
    <w:rsid w:val="002C40DB"/>
    <w:rsid w:val="002F7B42"/>
    <w:rsid w:val="0030759F"/>
    <w:rsid w:val="0031026A"/>
    <w:rsid w:val="00315189"/>
    <w:rsid w:val="00330AED"/>
    <w:rsid w:val="003607BE"/>
    <w:rsid w:val="00365CD4"/>
    <w:rsid w:val="00382F38"/>
    <w:rsid w:val="00395C6B"/>
    <w:rsid w:val="003A2AC5"/>
    <w:rsid w:val="003B14C7"/>
    <w:rsid w:val="003B30BC"/>
    <w:rsid w:val="003C0F4A"/>
    <w:rsid w:val="003C1931"/>
    <w:rsid w:val="003C2D3A"/>
    <w:rsid w:val="003D0F9E"/>
    <w:rsid w:val="003D7926"/>
    <w:rsid w:val="003E254C"/>
    <w:rsid w:val="00411C7A"/>
    <w:rsid w:val="00430623"/>
    <w:rsid w:val="00436F22"/>
    <w:rsid w:val="00445C4B"/>
    <w:rsid w:val="00445D76"/>
    <w:rsid w:val="00446ED2"/>
    <w:rsid w:val="00450377"/>
    <w:rsid w:val="00455396"/>
    <w:rsid w:val="00465E58"/>
    <w:rsid w:val="00485716"/>
    <w:rsid w:val="00497BC7"/>
    <w:rsid w:val="004C5BC8"/>
    <w:rsid w:val="004D71CA"/>
    <w:rsid w:val="004E21F3"/>
    <w:rsid w:val="004F21E0"/>
    <w:rsid w:val="004F353B"/>
    <w:rsid w:val="00504F68"/>
    <w:rsid w:val="00521BB8"/>
    <w:rsid w:val="0052281B"/>
    <w:rsid w:val="00527203"/>
    <w:rsid w:val="005364CF"/>
    <w:rsid w:val="005460B8"/>
    <w:rsid w:val="005527C4"/>
    <w:rsid w:val="00577EBE"/>
    <w:rsid w:val="005858E6"/>
    <w:rsid w:val="0059067C"/>
    <w:rsid w:val="00594CF1"/>
    <w:rsid w:val="005B492E"/>
    <w:rsid w:val="005B539F"/>
    <w:rsid w:val="005B6080"/>
    <w:rsid w:val="005C3EC7"/>
    <w:rsid w:val="005C5442"/>
    <w:rsid w:val="005D35FA"/>
    <w:rsid w:val="00606432"/>
    <w:rsid w:val="00606435"/>
    <w:rsid w:val="0064489B"/>
    <w:rsid w:val="006836CC"/>
    <w:rsid w:val="00685172"/>
    <w:rsid w:val="006B082C"/>
    <w:rsid w:val="006D28C4"/>
    <w:rsid w:val="006D6401"/>
    <w:rsid w:val="006D6FD2"/>
    <w:rsid w:val="006F5E3F"/>
    <w:rsid w:val="0070201C"/>
    <w:rsid w:val="00705541"/>
    <w:rsid w:val="0072462E"/>
    <w:rsid w:val="00764F63"/>
    <w:rsid w:val="007706DB"/>
    <w:rsid w:val="00774F9B"/>
    <w:rsid w:val="00791CB9"/>
    <w:rsid w:val="007F25BF"/>
    <w:rsid w:val="00801790"/>
    <w:rsid w:val="00801C8B"/>
    <w:rsid w:val="008065CB"/>
    <w:rsid w:val="00806A98"/>
    <w:rsid w:val="00832336"/>
    <w:rsid w:val="008432E8"/>
    <w:rsid w:val="0085733F"/>
    <w:rsid w:val="008637FB"/>
    <w:rsid w:val="008854B3"/>
    <w:rsid w:val="008902E4"/>
    <w:rsid w:val="00890E89"/>
    <w:rsid w:val="008978B2"/>
    <w:rsid w:val="008B7296"/>
    <w:rsid w:val="008E20FE"/>
    <w:rsid w:val="0091422C"/>
    <w:rsid w:val="0092742D"/>
    <w:rsid w:val="009319CC"/>
    <w:rsid w:val="009322A4"/>
    <w:rsid w:val="009367C8"/>
    <w:rsid w:val="00936A51"/>
    <w:rsid w:val="00942E94"/>
    <w:rsid w:val="009459EF"/>
    <w:rsid w:val="00954DBC"/>
    <w:rsid w:val="00957873"/>
    <w:rsid w:val="00973CDA"/>
    <w:rsid w:val="00980E24"/>
    <w:rsid w:val="009A20AC"/>
    <w:rsid w:val="009A586A"/>
    <w:rsid w:val="009B2D3F"/>
    <w:rsid w:val="009C2A7A"/>
    <w:rsid w:val="00A0112F"/>
    <w:rsid w:val="00A10CBE"/>
    <w:rsid w:val="00A137A6"/>
    <w:rsid w:val="00A155B2"/>
    <w:rsid w:val="00A16277"/>
    <w:rsid w:val="00A2029B"/>
    <w:rsid w:val="00A513E1"/>
    <w:rsid w:val="00A52598"/>
    <w:rsid w:val="00A54085"/>
    <w:rsid w:val="00A62724"/>
    <w:rsid w:val="00A70267"/>
    <w:rsid w:val="00A83602"/>
    <w:rsid w:val="00A85CB0"/>
    <w:rsid w:val="00A93841"/>
    <w:rsid w:val="00AC668E"/>
    <w:rsid w:val="00AD00DF"/>
    <w:rsid w:val="00AD188D"/>
    <w:rsid w:val="00AE40F7"/>
    <w:rsid w:val="00AE41DB"/>
    <w:rsid w:val="00AE4369"/>
    <w:rsid w:val="00AE4AC3"/>
    <w:rsid w:val="00AE611F"/>
    <w:rsid w:val="00B131D1"/>
    <w:rsid w:val="00B242B0"/>
    <w:rsid w:val="00B34595"/>
    <w:rsid w:val="00B3737A"/>
    <w:rsid w:val="00B414DB"/>
    <w:rsid w:val="00B517B0"/>
    <w:rsid w:val="00B64698"/>
    <w:rsid w:val="00B67CE3"/>
    <w:rsid w:val="00B71D53"/>
    <w:rsid w:val="00BA482B"/>
    <w:rsid w:val="00BB3A48"/>
    <w:rsid w:val="00BC6104"/>
    <w:rsid w:val="00BD7B62"/>
    <w:rsid w:val="00BE067A"/>
    <w:rsid w:val="00C04AD8"/>
    <w:rsid w:val="00C110B3"/>
    <w:rsid w:val="00C120B6"/>
    <w:rsid w:val="00C246D6"/>
    <w:rsid w:val="00C3789F"/>
    <w:rsid w:val="00C644FA"/>
    <w:rsid w:val="00C66B23"/>
    <w:rsid w:val="00C75A44"/>
    <w:rsid w:val="00C779FA"/>
    <w:rsid w:val="00C903B4"/>
    <w:rsid w:val="00CA20A7"/>
    <w:rsid w:val="00CC216B"/>
    <w:rsid w:val="00CE11E7"/>
    <w:rsid w:val="00CE6E6F"/>
    <w:rsid w:val="00D40B9B"/>
    <w:rsid w:val="00D94A26"/>
    <w:rsid w:val="00DC0A93"/>
    <w:rsid w:val="00DE524A"/>
    <w:rsid w:val="00DF0F98"/>
    <w:rsid w:val="00DF1949"/>
    <w:rsid w:val="00DF1E9A"/>
    <w:rsid w:val="00E006E9"/>
    <w:rsid w:val="00E109C3"/>
    <w:rsid w:val="00E1402F"/>
    <w:rsid w:val="00E3439D"/>
    <w:rsid w:val="00E4402B"/>
    <w:rsid w:val="00E47557"/>
    <w:rsid w:val="00E54A56"/>
    <w:rsid w:val="00E614B8"/>
    <w:rsid w:val="00E823BB"/>
    <w:rsid w:val="00E8439E"/>
    <w:rsid w:val="00E9352F"/>
    <w:rsid w:val="00E94914"/>
    <w:rsid w:val="00E9611D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3CD"/>
    <w:rsid w:val="00F41E99"/>
    <w:rsid w:val="00F53DE0"/>
    <w:rsid w:val="00F61B8B"/>
    <w:rsid w:val="00F85C1D"/>
    <w:rsid w:val="00F875E3"/>
    <w:rsid w:val="00F91FFA"/>
    <w:rsid w:val="00F92AFE"/>
    <w:rsid w:val="00FC374B"/>
    <w:rsid w:val="00FC52C9"/>
    <w:rsid w:val="00FC771F"/>
    <w:rsid w:val="00FE4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F98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/>
      <w:b/>
      <w:color w:val="365F91"/>
      <w:sz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/>
      <w:b/>
      <w:sz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/>
      <w:sz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uiPriority w:val="99"/>
    <w:rsid w:val="00BB3A48"/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06A98"/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06A98"/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/>
      <w:sz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link w:val="ListeParagraf1"/>
    <w:uiPriority w:val="99"/>
    <w:locked/>
    <w:rsid w:val="00A16277"/>
    <w:rPr>
      <w:rFonts w:ascii="Times New Roman" w:hAnsi="Times New Roman"/>
      <w:sz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/>
      <w:sz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link w:val="hatice"/>
    <w:uiPriority w:val="99"/>
    <w:locked/>
    <w:rsid w:val="00521BB8"/>
    <w:rPr>
      <w:rFonts w:ascii="Arial T." w:hAnsi="Arial T.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9652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2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2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2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3</Pages>
  <Words>167</Words>
  <Characters>952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6</cp:revision>
  <dcterms:created xsi:type="dcterms:W3CDTF">2015-08-22T22:04:00Z</dcterms:created>
  <dcterms:modified xsi:type="dcterms:W3CDTF">2016-08-27T20:00:00Z</dcterms:modified>
</cp:coreProperties>
</file>